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D3DC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736D3DD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3DD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3DD1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74506C">
              <w:rPr>
                <w:b/>
                <w:sz w:val="26"/>
                <w:szCs w:val="26"/>
                <w:lang w:val="en-US"/>
              </w:rPr>
              <w:t>100</w:t>
            </w:r>
          </w:p>
        </w:tc>
      </w:tr>
      <w:tr w:rsidR="00C44B8B" w14:paraId="736D3DD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3DD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3DD4" w14:textId="77777777" w:rsidR="00C44B8B" w:rsidRPr="00C44B8B" w:rsidRDefault="00FD41D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2057028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736D3DD6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36D3DD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36D3DD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36D3DD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36D3DD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36D3DDB" w14:textId="77777777" w:rsidR="00C44B8B" w:rsidRPr="00CB6078" w:rsidRDefault="00C44B8B" w:rsidP="00C44B8B"/>
    <w:p w14:paraId="736D3DDC" w14:textId="77777777" w:rsidR="00C44B8B" w:rsidRPr="00CB6078" w:rsidRDefault="00C44B8B" w:rsidP="00C44B8B"/>
    <w:p w14:paraId="736D3DDD" w14:textId="77777777" w:rsidR="00C44B8B" w:rsidRPr="00CB6078" w:rsidRDefault="00C44B8B" w:rsidP="00C44B8B"/>
    <w:p w14:paraId="736D3DD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36D3DDF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D41D3">
        <w:rPr>
          <w:b/>
          <w:sz w:val="26"/>
          <w:szCs w:val="26"/>
          <w:u w:val="single"/>
        </w:rPr>
        <w:t>Х42 с гайкой 3.407.1-143.8.49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736D3DE0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6D3DE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36D3DE2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FD41D3">
        <w:rPr>
          <w:b/>
          <w:sz w:val="26"/>
          <w:szCs w:val="26"/>
          <w:u w:val="single"/>
        </w:rPr>
        <w:t>Х42 с гайкой 3.407.1-143.8.49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D41D3">
        <w:rPr>
          <w:b/>
          <w:sz w:val="26"/>
          <w:szCs w:val="26"/>
          <w:u w:val="single"/>
        </w:rPr>
        <w:t>Номер чертежа типового проекта – 3.407.1-143.8.49</w:t>
      </w:r>
      <w:r w:rsidR="0073431B">
        <w:rPr>
          <w:b/>
          <w:sz w:val="26"/>
          <w:szCs w:val="26"/>
        </w:rPr>
        <w:t>.</w:t>
      </w:r>
      <w:bookmarkEnd w:id="3"/>
    </w:p>
    <w:p w14:paraId="736D3DE3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6D3DE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736D3DE5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736D3DE6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736D3DE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6D3DE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6D3DE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36D3DE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6D3DE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6D3DE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36D3DE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736D3DE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736D3DEF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736D3DF0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736D3DF1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736D3DF2" w14:textId="77777777" w:rsidR="007118A9" w:rsidRPr="0073431B" w:rsidRDefault="00FD41D3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736D3DF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736D3DF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736D3DF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736D3DF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736D3DF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736D3DF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736D3DF9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736D3DFA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736D3DFB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736D3DFC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6D3DFD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736D3DFE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36D3DFF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736D3E00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736D3E01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736D3E0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6D3E0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736D3E04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6D3E0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6D3E0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736D3E07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736D3E0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6D3E09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36D3E0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736D3E0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736D3E0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6D3E0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6D3E0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736D3E0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736D3E10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36D3E1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6D3E1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36D3E13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36D3E14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6D3E15" w14:textId="77777777" w:rsidR="00562D55" w:rsidRPr="00CB6078" w:rsidRDefault="00562D55" w:rsidP="00451C4D">
      <w:pPr>
        <w:rPr>
          <w:sz w:val="26"/>
          <w:szCs w:val="26"/>
        </w:rPr>
      </w:pPr>
    </w:p>
    <w:p w14:paraId="736D3E16" w14:textId="77777777" w:rsidR="006D1941" w:rsidRPr="00CB6078" w:rsidRDefault="006D1941" w:rsidP="00451C4D">
      <w:pPr>
        <w:rPr>
          <w:sz w:val="26"/>
          <w:szCs w:val="26"/>
        </w:rPr>
      </w:pPr>
    </w:p>
    <w:p w14:paraId="736D3E17" w14:textId="77777777" w:rsidR="001D6900" w:rsidRPr="00CB6078" w:rsidRDefault="001D6900" w:rsidP="00451C4D">
      <w:pPr>
        <w:rPr>
          <w:sz w:val="26"/>
          <w:szCs w:val="26"/>
        </w:rPr>
      </w:pPr>
    </w:p>
    <w:p w14:paraId="736D3E18" w14:textId="77777777" w:rsidR="004A2665" w:rsidRPr="00CB6078" w:rsidRDefault="004A2665" w:rsidP="00451C4D">
      <w:pPr>
        <w:rPr>
          <w:sz w:val="26"/>
          <w:szCs w:val="26"/>
        </w:rPr>
      </w:pPr>
    </w:p>
    <w:p w14:paraId="736D3E19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6D3E1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736D3E1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D3E1E" w14:textId="77777777" w:rsidR="006F1E85" w:rsidRDefault="006F1E85">
      <w:r>
        <w:separator/>
      </w:r>
    </w:p>
  </w:endnote>
  <w:endnote w:type="continuationSeparator" w:id="0">
    <w:p w14:paraId="736D3E1F" w14:textId="77777777" w:rsidR="006F1E85" w:rsidRDefault="006F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D3E1C" w14:textId="77777777" w:rsidR="006F1E85" w:rsidRDefault="006F1E85">
      <w:r>
        <w:separator/>
      </w:r>
    </w:p>
  </w:footnote>
  <w:footnote w:type="continuationSeparator" w:id="0">
    <w:p w14:paraId="736D3E1D" w14:textId="77777777" w:rsidR="006F1E85" w:rsidRDefault="006F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D3E20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6D3E2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D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8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06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1FB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1D3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D3D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A0AF-BCD4-4A83-B7E8-8CC187AA0239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5D3A474-E5E4-48CB-A884-484728D9F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92CCC-A06B-4E2B-BDD9-EF88B85DA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15FA8-9112-432D-A97E-3F2E6CEB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6340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2015-05-14T07:42:00Z</dcterms:created>
  <dcterms:modified xsi:type="dcterms:W3CDTF">2015-05-14T07:42:00Z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